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B4381" w14:textId="01E1B773" w:rsidR="00FE0A63" w:rsidRPr="00F37A0C" w:rsidRDefault="009A2333" w:rsidP="00F37A0C">
      <w:pPr>
        <w:jc w:val="center"/>
        <w:rPr>
          <w:rFonts w:ascii="Arial" w:hAnsi="Arial" w:cs="Arial"/>
          <w:b/>
          <w:sz w:val="32"/>
          <w:szCs w:val="32"/>
        </w:rPr>
      </w:pPr>
      <w:r w:rsidRPr="00F37A0C">
        <w:rPr>
          <w:rFonts w:ascii="Arial" w:hAnsi="Arial" w:cs="Arial"/>
          <w:b/>
          <w:sz w:val="32"/>
          <w:szCs w:val="32"/>
        </w:rPr>
        <w:t>PATH Planning</w:t>
      </w:r>
      <w:r w:rsidR="00F37A0C" w:rsidRPr="00F37A0C">
        <w:rPr>
          <w:rFonts w:ascii="Arial" w:hAnsi="Arial" w:cs="Arial"/>
          <w:b/>
          <w:sz w:val="32"/>
          <w:szCs w:val="32"/>
        </w:rPr>
        <w:t xml:space="preserve"> workshop</w:t>
      </w:r>
    </w:p>
    <w:p w14:paraId="7208D386" w14:textId="393FC6BA" w:rsidR="00B73E4F" w:rsidRPr="00F37A0C" w:rsidRDefault="00F37A0C" w:rsidP="00F37A0C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F37A0C">
        <w:rPr>
          <w:rFonts w:ascii="Arial" w:hAnsi="Arial" w:cs="Arial"/>
          <w:color w:val="FF0000"/>
          <w:sz w:val="28"/>
          <w:szCs w:val="28"/>
        </w:rPr>
        <w:t>Add date</w:t>
      </w:r>
    </w:p>
    <w:p w14:paraId="584A2592" w14:textId="180C6513" w:rsidR="00B73E4F" w:rsidRPr="00F37A0C" w:rsidRDefault="00F37A0C" w:rsidP="00F37A0C">
      <w:pPr>
        <w:jc w:val="center"/>
        <w:rPr>
          <w:rFonts w:ascii="Arial" w:hAnsi="Arial" w:cs="Arial"/>
          <w:bCs/>
          <w:color w:val="FF0000"/>
          <w:sz w:val="28"/>
          <w:szCs w:val="28"/>
        </w:rPr>
      </w:pPr>
      <w:r w:rsidRPr="00F37A0C">
        <w:rPr>
          <w:rFonts w:ascii="Arial" w:hAnsi="Arial" w:cs="Arial"/>
          <w:bCs/>
          <w:color w:val="FF0000"/>
          <w:sz w:val="28"/>
          <w:szCs w:val="28"/>
        </w:rPr>
        <w:t xml:space="preserve">Add </w:t>
      </w:r>
      <w:r w:rsidR="009A2333" w:rsidRPr="00F37A0C">
        <w:rPr>
          <w:rFonts w:ascii="Arial" w:hAnsi="Arial" w:cs="Arial"/>
          <w:bCs/>
          <w:color w:val="FF0000"/>
          <w:sz w:val="28"/>
          <w:szCs w:val="28"/>
        </w:rPr>
        <w:t xml:space="preserve">time </w:t>
      </w:r>
      <w:r>
        <w:rPr>
          <w:rFonts w:ascii="Arial" w:hAnsi="Arial" w:cs="Arial"/>
          <w:bCs/>
          <w:color w:val="FF0000"/>
          <w:sz w:val="28"/>
          <w:szCs w:val="28"/>
        </w:rPr>
        <w:t>(4 hours and 45 minutes including lunch)</w:t>
      </w:r>
    </w:p>
    <w:p w14:paraId="2F9048E0" w14:textId="77777777" w:rsidR="00B73E4F" w:rsidRPr="00F37A0C" w:rsidRDefault="00B73E4F" w:rsidP="00B73E4F">
      <w:pPr>
        <w:jc w:val="center"/>
        <w:rPr>
          <w:rFonts w:asciiTheme="minorHAnsi" w:hAnsiTheme="minorHAnsi" w:cstheme="minorHAnsi"/>
          <w:bCs/>
          <w:color w:val="FF0000"/>
          <w:sz w:val="28"/>
          <w:szCs w:val="28"/>
        </w:rPr>
      </w:pPr>
    </w:p>
    <w:p w14:paraId="4D48965C" w14:textId="78B2D8A4" w:rsidR="009A2333" w:rsidRPr="00F37A0C" w:rsidRDefault="009A2333" w:rsidP="00B73E4F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We </w:t>
      </w:r>
      <w:r w:rsidR="00CF49D1" w:rsidRPr="00F37A0C">
        <w:rPr>
          <w:rFonts w:ascii="Arial" w:hAnsi="Arial" w:cs="Arial"/>
          <w:b/>
          <w:color w:val="0070C0"/>
          <w:sz w:val="28"/>
          <w:szCs w:val="28"/>
        </w:rPr>
        <w:t xml:space="preserve">would like to </w:t>
      </w:r>
      <w:r w:rsidRPr="00F37A0C">
        <w:rPr>
          <w:rFonts w:ascii="Arial" w:hAnsi="Arial" w:cs="Arial"/>
          <w:b/>
          <w:color w:val="0070C0"/>
          <w:sz w:val="28"/>
          <w:szCs w:val="28"/>
        </w:rPr>
        <w:t>invit</w:t>
      </w:r>
      <w:r w:rsidR="00CF49D1" w:rsidRPr="00F37A0C">
        <w:rPr>
          <w:rFonts w:ascii="Arial" w:hAnsi="Arial" w:cs="Arial"/>
          <w:b/>
          <w:color w:val="0070C0"/>
          <w:sz w:val="28"/>
          <w:szCs w:val="28"/>
        </w:rPr>
        <w:t xml:space="preserve">e </w:t>
      </w:r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you to </w:t>
      </w:r>
      <w:r w:rsidR="00F37A0C" w:rsidRPr="00F37A0C">
        <w:rPr>
          <w:rFonts w:ascii="Arial" w:hAnsi="Arial" w:cs="Arial"/>
          <w:b/>
          <w:color w:val="0070C0"/>
          <w:sz w:val="28"/>
          <w:szCs w:val="28"/>
        </w:rPr>
        <w:t xml:space="preserve">participate in </w:t>
      </w:r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a PATH planning meeting because we want to create a </w:t>
      </w:r>
      <w:r w:rsidR="00F37A0C" w:rsidRPr="00F37A0C">
        <w:rPr>
          <w:rFonts w:ascii="Arial" w:hAnsi="Arial" w:cs="Arial"/>
          <w:b/>
          <w:color w:val="0070C0"/>
          <w:sz w:val="28"/>
          <w:szCs w:val="28"/>
        </w:rPr>
        <w:t xml:space="preserve">shared ambition for improving </w:t>
      </w:r>
      <w:r w:rsidR="00CF49D1" w:rsidRPr="00F37A0C">
        <w:rPr>
          <w:rFonts w:ascii="Arial" w:hAnsi="Arial" w:cs="Arial"/>
          <w:b/>
          <w:color w:val="FF0000"/>
          <w:sz w:val="28"/>
          <w:szCs w:val="28"/>
        </w:rPr>
        <w:t>add condition</w:t>
      </w:r>
      <w:r w:rsidR="00F37A0C" w:rsidRPr="00F37A0C">
        <w:rPr>
          <w:rFonts w:ascii="Arial" w:hAnsi="Arial" w:cs="Arial"/>
          <w:b/>
          <w:color w:val="FF0000"/>
          <w:sz w:val="28"/>
          <w:szCs w:val="28"/>
        </w:rPr>
        <w:t>/service</w:t>
      </w:r>
      <w:r w:rsidR="00F37A0C" w:rsidRPr="00F37A0C">
        <w:rPr>
          <w:rFonts w:ascii="Arial" w:hAnsi="Arial" w:cs="Arial"/>
          <w:b/>
          <w:sz w:val="28"/>
          <w:szCs w:val="28"/>
        </w:rPr>
        <w:t xml:space="preserve"> </w:t>
      </w:r>
      <w:r w:rsidR="00CD2A87" w:rsidRPr="00F37A0C">
        <w:rPr>
          <w:rFonts w:ascii="Arial" w:hAnsi="Arial" w:cs="Arial"/>
          <w:b/>
          <w:color w:val="0070C0"/>
          <w:sz w:val="28"/>
          <w:szCs w:val="28"/>
        </w:rPr>
        <w:t xml:space="preserve">.... </w:t>
      </w:r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over the next </w:t>
      </w:r>
      <w:r w:rsidR="00F37A0C" w:rsidRPr="00F37A0C">
        <w:rPr>
          <w:rFonts w:ascii="Arial" w:hAnsi="Arial" w:cs="Arial"/>
          <w:b/>
          <w:color w:val="0070C0"/>
          <w:sz w:val="28"/>
          <w:szCs w:val="28"/>
        </w:rPr>
        <w:t>2</w:t>
      </w:r>
      <w:r w:rsidR="00CD2A87" w:rsidRPr="00F37A0C">
        <w:rPr>
          <w:rFonts w:ascii="Arial" w:hAnsi="Arial" w:cs="Arial"/>
          <w:b/>
          <w:color w:val="0070C0"/>
          <w:sz w:val="28"/>
          <w:szCs w:val="28"/>
        </w:rPr>
        <w:t xml:space="preserve"> </w:t>
      </w:r>
      <w:r w:rsidRPr="00F37A0C">
        <w:rPr>
          <w:rFonts w:ascii="Arial" w:hAnsi="Arial" w:cs="Arial"/>
          <w:b/>
          <w:color w:val="0070C0"/>
          <w:sz w:val="28"/>
          <w:szCs w:val="28"/>
        </w:rPr>
        <w:t>year</w:t>
      </w:r>
      <w:r w:rsidR="00CD2A87" w:rsidRPr="00F37A0C">
        <w:rPr>
          <w:rFonts w:ascii="Arial" w:hAnsi="Arial" w:cs="Arial"/>
          <w:b/>
          <w:color w:val="0070C0"/>
          <w:sz w:val="28"/>
          <w:szCs w:val="28"/>
        </w:rPr>
        <w:t>s. We</w:t>
      </w:r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 are inviting you</w:t>
      </w:r>
      <w:r w:rsidR="00CD2A87" w:rsidRPr="00F37A0C">
        <w:rPr>
          <w:rFonts w:ascii="Arial" w:hAnsi="Arial" w:cs="Arial"/>
          <w:b/>
          <w:color w:val="0070C0"/>
          <w:sz w:val="28"/>
          <w:szCs w:val="28"/>
        </w:rPr>
        <w:t xml:space="preserve"> to join us</w:t>
      </w:r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 because your contribution, support, </w:t>
      </w:r>
      <w:proofErr w:type="gramStart"/>
      <w:r w:rsidRPr="00F37A0C">
        <w:rPr>
          <w:rFonts w:ascii="Arial" w:hAnsi="Arial" w:cs="Arial"/>
          <w:b/>
          <w:color w:val="0070C0"/>
          <w:sz w:val="28"/>
          <w:szCs w:val="28"/>
        </w:rPr>
        <w:t>encouragement</w:t>
      </w:r>
      <w:proofErr w:type="gramEnd"/>
      <w:r w:rsidRPr="00F37A0C">
        <w:rPr>
          <w:rFonts w:ascii="Arial" w:hAnsi="Arial" w:cs="Arial"/>
          <w:b/>
          <w:color w:val="0070C0"/>
          <w:sz w:val="28"/>
          <w:szCs w:val="28"/>
        </w:rPr>
        <w:t xml:space="preserve"> and challenge will be key to our success</w:t>
      </w:r>
    </w:p>
    <w:p w14:paraId="74BD3138" w14:textId="77777777" w:rsidR="009A2333" w:rsidRPr="00B73E4F" w:rsidRDefault="009A2333" w:rsidP="00B73E4F">
      <w:pPr>
        <w:jc w:val="center"/>
        <w:rPr>
          <w:rFonts w:asciiTheme="minorHAnsi" w:hAnsiTheme="minorHAnsi" w:cstheme="minorHAnsi"/>
          <w:b/>
          <w:color w:val="FF0000"/>
          <w:sz w:val="28"/>
          <w:szCs w:val="28"/>
        </w:rPr>
      </w:pPr>
      <w:r>
        <w:rPr>
          <w:rFonts w:asciiTheme="minorHAnsi" w:hAnsiTheme="minorHAnsi" w:cstheme="minorHAnsi"/>
          <w:b/>
          <w:color w:val="FF0000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646AB" w:rsidRPr="00FE0A63" w14:paraId="02E136A6" w14:textId="77777777" w:rsidTr="00A646AB">
        <w:tc>
          <w:tcPr>
            <w:tcW w:w="9576" w:type="dxa"/>
          </w:tcPr>
          <w:p w14:paraId="19161D78" w14:textId="77777777" w:rsidR="00217672" w:rsidRDefault="00217672" w:rsidP="00936A83">
            <w:pPr>
              <w:rPr>
                <w:rFonts w:asciiTheme="minorHAnsi" w:hAnsiTheme="minorHAnsi" w:cstheme="minorHAnsi"/>
                <w:b/>
              </w:rPr>
            </w:pPr>
          </w:p>
          <w:p w14:paraId="00753C45" w14:textId="5C6CFB4B" w:rsidR="00A646AB" w:rsidRPr="009A2333" w:rsidRDefault="00A646AB" w:rsidP="00936A8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A233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By the end of this highly participative </w:t>
            </w:r>
            <w:proofErr w:type="gramStart"/>
            <w:r w:rsidR="00F37A0C">
              <w:rPr>
                <w:rFonts w:asciiTheme="minorHAnsi" w:hAnsiTheme="minorHAnsi" w:cstheme="minorHAnsi"/>
                <w:b/>
                <w:sz w:val="24"/>
                <w:szCs w:val="24"/>
              </w:rPr>
              <w:t>workshop</w:t>
            </w:r>
            <w:proofErr w:type="gramEnd"/>
            <w:r w:rsidRPr="009A233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203B87" w:rsidRPr="009A2333">
              <w:rPr>
                <w:rFonts w:asciiTheme="minorHAnsi" w:hAnsiTheme="minorHAnsi" w:cstheme="minorHAnsi"/>
                <w:b/>
                <w:sz w:val="24"/>
                <w:szCs w:val="24"/>
              </w:rPr>
              <w:t>we</w:t>
            </w:r>
            <w:r w:rsidRPr="009A233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will</w:t>
            </w:r>
            <w:r w:rsidR="00203B87" w:rsidRPr="009A233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have</w:t>
            </w:r>
            <w:r w:rsidRPr="009A233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  <w:p w14:paraId="2C95D4F8" w14:textId="77777777" w:rsidR="002F20BB" w:rsidRPr="009A2333" w:rsidRDefault="002F20BB" w:rsidP="00936A83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B1806E3" w14:textId="0ABE9A45" w:rsidR="009A2333" w:rsidRPr="00F37A0C" w:rsidRDefault="009A2333" w:rsidP="00730718">
            <w:pPr>
              <w:numPr>
                <w:ilvl w:val="0"/>
                <w:numId w:val="20"/>
              </w:numPr>
              <w:rPr>
                <w:color w:val="FF0000"/>
                <w:sz w:val="24"/>
                <w:szCs w:val="24"/>
              </w:rPr>
            </w:pPr>
            <w:r w:rsidRPr="009A2333">
              <w:rPr>
                <w:sz w:val="24"/>
                <w:szCs w:val="24"/>
                <w:lang w:eastAsia="en-GB"/>
              </w:rPr>
              <w:t xml:space="preserve">A shared vision of </w:t>
            </w:r>
            <w:r w:rsidR="00CD2A87">
              <w:rPr>
                <w:sz w:val="24"/>
                <w:szCs w:val="24"/>
                <w:lang w:eastAsia="en-GB"/>
              </w:rPr>
              <w:t>a positive possible future in</w:t>
            </w:r>
            <w:r w:rsidRPr="009A2333">
              <w:rPr>
                <w:sz w:val="24"/>
                <w:szCs w:val="24"/>
                <w:lang w:eastAsia="en-GB"/>
              </w:rPr>
              <w:t xml:space="preserve"> </w:t>
            </w:r>
            <w:r w:rsidR="00F37A0C" w:rsidRPr="00F37A0C">
              <w:rPr>
                <w:color w:val="FF0000"/>
                <w:sz w:val="24"/>
                <w:szCs w:val="24"/>
                <w:lang w:eastAsia="en-GB"/>
              </w:rPr>
              <w:t>add date in 2 years</w:t>
            </w:r>
          </w:p>
          <w:p w14:paraId="33CCFACF" w14:textId="77777777" w:rsidR="009A2333" w:rsidRPr="009A2333" w:rsidRDefault="009A2333" w:rsidP="009A2333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9A2333">
              <w:rPr>
                <w:sz w:val="24"/>
                <w:szCs w:val="24"/>
                <w:lang w:eastAsia="en-GB"/>
              </w:rPr>
              <w:t>A detailed shared action plan of what we will do to get there</w:t>
            </w:r>
            <w:r>
              <w:rPr>
                <w:sz w:val="24"/>
                <w:szCs w:val="24"/>
                <w:lang w:eastAsia="en-GB"/>
              </w:rPr>
              <w:t xml:space="preserve"> </w:t>
            </w:r>
          </w:p>
          <w:p w14:paraId="59BEAC34" w14:textId="77777777" w:rsidR="00217672" w:rsidRPr="00FE0A63" w:rsidRDefault="009A2333" w:rsidP="009A2333">
            <w:pPr>
              <w:ind w:left="413"/>
              <w:rPr>
                <w:rFonts w:asciiTheme="minorHAnsi" w:hAnsiTheme="minorHAnsi" w:cstheme="minorHAnsi"/>
                <w:i/>
              </w:rPr>
            </w:pPr>
            <w:r>
              <w:rPr>
                <w:lang w:eastAsia="en-GB"/>
              </w:rPr>
              <w:t xml:space="preserve">    </w:t>
            </w:r>
          </w:p>
        </w:tc>
      </w:tr>
    </w:tbl>
    <w:p w14:paraId="42F88B9D" w14:textId="77777777" w:rsidR="00F37A0C" w:rsidRDefault="00F37A0C" w:rsidP="00F37A0C">
      <w:pPr>
        <w:rPr>
          <w:rFonts w:ascii="Arial" w:hAnsi="Arial" w:cs="Arial"/>
        </w:rPr>
      </w:pPr>
    </w:p>
    <w:p w14:paraId="5FBDA7FE" w14:textId="76A56AA1" w:rsidR="009A2333" w:rsidRPr="00F37A0C" w:rsidRDefault="009A2333" w:rsidP="00F37A0C">
      <w:pPr>
        <w:rPr>
          <w:rFonts w:ascii="Arial" w:hAnsi="Arial" w:cs="Arial"/>
          <w:sz w:val="24"/>
          <w:szCs w:val="24"/>
        </w:rPr>
      </w:pPr>
      <w:r w:rsidRPr="00F37A0C">
        <w:rPr>
          <w:rFonts w:ascii="Arial" w:hAnsi="Arial" w:cs="Arial"/>
          <w:sz w:val="24"/>
          <w:szCs w:val="24"/>
        </w:rPr>
        <w:t xml:space="preserve">The focus </w:t>
      </w:r>
      <w:r w:rsidR="00F37A0C" w:rsidRPr="00F37A0C">
        <w:rPr>
          <w:rFonts w:ascii="Arial" w:hAnsi="Arial" w:cs="Arial"/>
          <w:sz w:val="24"/>
          <w:szCs w:val="24"/>
        </w:rPr>
        <w:t>question for this workshop is</w:t>
      </w:r>
      <w:r w:rsidRPr="00F37A0C">
        <w:rPr>
          <w:rFonts w:ascii="Arial" w:hAnsi="Arial" w:cs="Arial"/>
          <w:sz w:val="24"/>
          <w:szCs w:val="24"/>
        </w:rPr>
        <w:t>:</w:t>
      </w:r>
    </w:p>
    <w:p w14:paraId="09E29903" w14:textId="77777777" w:rsidR="009A2333" w:rsidRPr="00F37A0C" w:rsidRDefault="009A2333" w:rsidP="009A2333">
      <w:pPr>
        <w:ind w:left="360"/>
        <w:rPr>
          <w:rFonts w:ascii="Arial" w:hAnsi="Arial" w:cs="Arial"/>
          <w:sz w:val="24"/>
          <w:szCs w:val="24"/>
        </w:rPr>
      </w:pPr>
    </w:p>
    <w:p w14:paraId="5514C47B" w14:textId="77777777" w:rsidR="00FE0A63" w:rsidRPr="00F37A0C" w:rsidRDefault="009A2333" w:rsidP="009A2333">
      <w:pPr>
        <w:ind w:left="360"/>
        <w:jc w:val="center"/>
        <w:rPr>
          <w:rFonts w:ascii="Arial" w:hAnsi="Arial" w:cs="Arial"/>
          <w:i/>
          <w:color w:val="FF0000"/>
          <w:sz w:val="24"/>
          <w:szCs w:val="24"/>
        </w:rPr>
      </w:pPr>
      <w:r w:rsidRPr="00F37A0C">
        <w:rPr>
          <w:rFonts w:ascii="Arial" w:hAnsi="Arial" w:cs="Arial"/>
          <w:i/>
          <w:color w:val="FF0000"/>
          <w:sz w:val="24"/>
          <w:szCs w:val="24"/>
        </w:rPr>
        <w:t xml:space="preserve">"What can happen because we work together to improve the </w:t>
      </w:r>
      <w:r w:rsidR="00CD2A87" w:rsidRPr="00F37A0C">
        <w:rPr>
          <w:rFonts w:ascii="Arial" w:hAnsi="Arial" w:cs="Arial"/>
          <w:i/>
          <w:color w:val="FF0000"/>
          <w:sz w:val="24"/>
          <w:szCs w:val="24"/>
        </w:rPr>
        <w:t>experience of ....</w:t>
      </w:r>
      <w:r w:rsidRPr="00F37A0C">
        <w:rPr>
          <w:rFonts w:ascii="Arial" w:hAnsi="Arial" w:cs="Arial"/>
          <w:i/>
          <w:color w:val="FF0000"/>
          <w:sz w:val="24"/>
          <w:szCs w:val="24"/>
        </w:rPr>
        <w:t xml:space="preserve"> in </w:t>
      </w:r>
      <w:r w:rsidR="00CD2A87" w:rsidRPr="00F37A0C">
        <w:rPr>
          <w:rFonts w:ascii="Arial" w:hAnsi="Arial" w:cs="Arial"/>
          <w:i/>
          <w:color w:val="FF0000"/>
          <w:sz w:val="24"/>
          <w:szCs w:val="24"/>
        </w:rPr>
        <w:t>.......</w:t>
      </w:r>
      <w:r w:rsidRPr="00F37A0C">
        <w:rPr>
          <w:rFonts w:ascii="Arial" w:hAnsi="Arial" w:cs="Arial"/>
          <w:i/>
          <w:color w:val="FF0000"/>
          <w:sz w:val="24"/>
          <w:szCs w:val="24"/>
        </w:rPr>
        <w:t>?"</w:t>
      </w:r>
    </w:p>
    <w:p w14:paraId="2E06DD24" w14:textId="78BD918E" w:rsidR="00F37A0C" w:rsidRPr="00F37A0C" w:rsidRDefault="009A2333" w:rsidP="00F37A0C">
      <w:pPr>
        <w:rPr>
          <w:rFonts w:ascii="Arial" w:hAnsi="Arial" w:cs="Arial"/>
          <w:sz w:val="24"/>
          <w:szCs w:val="24"/>
        </w:rPr>
      </w:pPr>
      <w:r w:rsidRPr="00F37A0C">
        <w:rPr>
          <w:rFonts w:ascii="Arial" w:hAnsi="Arial" w:cs="Arial"/>
          <w:sz w:val="24"/>
          <w:szCs w:val="24"/>
        </w:rPr>
        <w:t xml:space="preserve">PATH planning is an exciting process that creates a big graphic poster that will capture </w:t>
      </w:r>
      <w:proofErr w:type="gramStart"/>
      <w:r w:rsidRPr="00F37A0C">
        <w:rPr>
          <w:rFonts w:ascii="Arial" w:hAnsi="Arial" w:cs="Arial"/>
          <w:sz w:val="24"/>
          <w:szCs w:val="24"/>
        </w:rPr>
        <w:t>all of</w:t>
      </w:r>
      <w:proofErr w:type="gramEnd"/>
      <w:r w:rsidRPr="00F37A0C">
        <w:rPr>
          <w:rFonts w:ascii="Arial" w:hAnsi="Arial" w:cs="Arial"/>
          <w:sz w:val="24"/>
          <w:szCs w:val="24"/>
        </w:rPr>
        <w:t xml:space="preserve"> our thoughts and ideas. It is </w:t>
      </w:r>
      <w:r w:rsidR="00CD2A87" w:rsidRPr="00F37A0C">
        <w:rPr>
          <w:rFonts w:ascii="Arial" w:hAnsi="Arial" w:cs="Arial"/>
          <w:sz w:val="24"/>
          <w:szCs w:val="24"/>
        </w:rPr>
        <w:t>different</w:t>
      </w:r>
      <w:r w:rsidRPr="00F37A0C">
        <w:rPr>
          <w:rFonts w:ascii="Arial" w:hAnsi="Arial" w:cs="Arial"/>
          <w:sz w:val="24"/>
          <w:szCs w:val="24"/>
        </w:rPr>
        <w:t xml:space="preserve"> and you will enjoy planning in this different and highly engaging way.</w:t>
      </w:r>
      <w:r w:rsidR="00F37A0C">
        <w:rPr>
          <w:rFonts w:ascii="Arial" w:hAnsi="Arial" w:cs="Arial"/>
          <w:sz w:val="24"/>
          <w:szCs w:val="24"/>
        </w:rPr>
        <w:t xml:space="preserve"> </w:t>
      </w:r>
      <w:r w:rsidR="00F37A0C" w:rsidRPr="00F37A0C">
        <w:rPr>
          <w:rFonts w:ascii="Arial" w:hAnsi="Arial" w:cs="Arial"/>
          <w:sz w:val="24"/>
          <w:szCs w:val="24"/>
        </w:rPr>
        <w:t>At the workshop, we will:</w:t>
      </w:r>
    </w:p>
    <w:p w14:paraId="1F1A7590" w14:textId="77777777" w:rsidR="009A2333" w:rsidRPr="00F37A0C" w:rsidRDefault="009A2333" w:rsidP="009A2333">
      <w:pPr>
        <w:ind w:left="360"/>
        <w:jc w:val="center"/>
        <w:rPr>
          <w:rFonts w:ascii="Arial" w:hAnsi="Arial" w:cs="Arial"/>
          <w:b/>
          <w:i/>
        </w:rPr>
      </w:pPr>
    </w:p>
    <w:p w14:paraId="151BAFD1" w14:textId="6E71DB00" w:rsidR="00F37A0C" w:rsidRPr="00F37A0C" w:rsidRDefault="00F37A0C" w:rsidP="00E350D5">
      <w:pPr>
        <w:pStyle w:val="ListParagraph"/>
        <w:numPr>
          <w:ilvl w:val="0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/>
        </w:rPr>
        <w:t>Update you on what we have discovered so far about the experiences of people who</w:t>
      </w:r>
      <w:proofErr w:type="gramStart"/>
      <w:r w:rsidRPr="00F37A0C">
        <w:rPr>
          <w:rFonts w:ascii="Arial" w:hAnsi="Arial" w:cs="Arial"/>
          <w:b/>
        </w:rPr>
        <w:t>….</w:t>
      </w:r>
      <w:r w:rsidRPr="00F37A0C">
        <w:rPr>
          <w:rFonts w:ascii="Arial" w:hAnsi="Arial" w:cs="Arial"/>
          <w:bCs/>
        </w:rPr>
        <w:t>add</w:t>
      </w:r>
      <w:proofErr w:type="gramEnd"/>
      <w:r w:rsidRPr="00F37A0C">
        <w:rPr>
          <w:rFonts w:ascii="Arial" w:hAnsi="Arial" w:cs="Arial"/>
          <w:bCs/>
        </w:rPr>
        <w:t xml:space="preserve"> your service/condition</w:t>
      </w:r>
    </w:p>
    <w:p w14:paraId="0C8FBBEE" w14:textId="71E77CC0" w:rsidR="00203B87" w:rsidRPr="00F37A0C" w:rsidRDefault="00F37A0C" w:rsidP="00B30F14">
      <w:pPr>
        <w:pStyle w:val="ListParagraph"/>
        <w:numPr>
          <w:ilvl w:val="0"/>
          <w:numId w:val="19"/>
        </w:numPr>
        <w:rPr>
          <w:rFonts w:ascii="Arial" w:hAnsi="Arial" w:cs="Arial"/>
          <w:b/>
        </w:rPr>
      </w:pPr>
      <w:r w:rsidRPr="00F37A0C">
        <w:rPr>
          <w:rFonts w:ascii="Arial" w:hAnsi="Arial" w:cs="Arial"/>
          <w:b/>
        </w:rPr>
        <w:t xml:space="preserve">Complete a </w:t>
      </w:r>
      <w:r w:rsidR="009A2333" w:rsidRPr="00F37A0C">
        <w:rPr>
          <w:rFonts w:ascii="Arial" w:hAnsi="Arial" w:cs="Arial"/>
          <w:b/>
        </w:rPr>
        <w:t>PATH plan</w:t>
      </w:r>
      <w:r w:rsidRPr="00F37A0C">
        <w:rPr>
          <w:rFonts w:ascii="Arial" w:hAnsi="Arial" w:cs="Arial"/>
          <w:b/>
        </w:rPr>
        <w:t xml:space="preserve">. This has </w:t>
      </w:r>
      <w:proofErr w:type="gramStart"/>
      <w:r w:rsidRPr="00F37A0C">
        <w:rPr>
          <w:rFonts w:ascii="Arial" w:hAnsi="Arial" w:cs="Arial"/>
          <w:b/>
        </w:rPr>
        <w:t>a number of</w:t>
      </w:r>
      <w:proofErr w:type="gramEnd"/>
      <w:r w:rsidRPr="00F37A0C">
        <w:rPr>
          <w:rFonts w:ascii="Arial" w:hAnsi="Arial" w:cs="Arial"/>
          <w:b/>
        </w:rPr>
        <w:t xml:space="preserve"> stages:</w:t>
      </w:r>
    </w:p>
    <w:p w14:paraId="012951F6" w14:textId="715465F2" w:rsidR="00203B87" w:rsidRPr="00F37A0C" w:rsidRDefault="00F37A0C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 xml:space="preserve">Our Shared Ambition and </w:t>
      </w:r>
      <w:r w:rsidR="009A2333" w:rsidRPr="00F37A0C">
        <w:rPr>
          <w:rFonts w:ascii="Arial" w:hAnsi="Arial" w:cs="Arial"/>
          <w:bCs/>
        </w:rPr>
        <w:t>North Star</w:t>
      </w:r>
      <w:r w:rsidRPr="00F37A0C">
        <w:rPr>
          <w:rFonts w:ascii="Arial" w:hAnsi="Arial" w:cs="Arial"/>
          <w:bCs/>
        </w:rPr>
        <w:t xml:space="preserve"> Dream</w:t>
      </w:r>
    </w:p>
    <w:p w14:paraId="2939FC32" w14:textId="19852B84" w:rsidR="00203B87" w:rsidRPr="00F37A0C" w:rsidRDefault="00F37A0C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  <w:color w:val="FF0000"/>
        </w:rPr>
      </w:pPr>
      <w:r w:rsidRPr="00F37A0C">
        <w:rPr>
          <w:rFonts w:ascii="Arial" w:hAnsi="Arial" w:cs="Arial"/>
          <w:bCs/>
        </w:rPr>
        <w:t xml:space="preserve">Our </w:t>
      </w:r>
      <w:r w:rsidR="009A2333" w:rsidRPr="00F37A0C">
        <w:rPr>
          <w:rFonts w:ascii="Arial" w:hAnsi="Arial" w:cs="Arial"/>
          <w:bCs/>
        </w:rPr>
        <w:t>positive possible future</w:t>
      </w:r>
      <w:r w:rsidRPr="00F37A0C">
        <w:rPr>
          <w:rFonts w:ascii="Arial" w:hAnsi="Arial" w:cs="Arial"/>
          <w:bCs/>
        </w:rPr>
        <w:t xml:space="preserve"> in </w:t>
      </w:r>
      <w:r w:rsidRPr="00F37A0C">
        <w:rPr>
          <w:rFonts w:ascii="Arial" w:hAnsi="Arial" w:cs="Arial"/>
          <w:bCs/>
          <w:color w:val="FF0000"/>
        </w:rPr>
        <w:t>add year</w:t>
      </w:r>
    </w:p>
    <w:p w14:paraId="308CDBFD" w14:textId="2413C797" w:rsidR="009A2333" w:rsidRPr="00F37A0C" w:rsidRDefault="00F37A0C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 xml:space="preserve">Recognising where we are </w:t>
      </w:r>
      <w:r w:rsidR="009A2333" w:rsidRPr="00F37A0C">
        <w:rPr>
          <w:rFonts w:ascii="Arial" w:hAnsi="Arial" w:cs="Arial"/>
          <w:bCs/>
        </w:rPr>
        <w:t>now</w:t>
      </w:r>
    </w:p>
    <w:p w14:paraId="04D24883" w14:textId="3EAF1C5C" w:rsidR="00203B87" w:rsidRPr="00F37A0C" w:rsidRDefault="009A2333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>Decid</w:t>
      </w:r>
      <w:r w:rsidR="00F37A0C" w:rsidRPr="00F37A0C">
        <w:rPr>
          <w:rFonts w:ascii="Arial" w:hAnsi="Arial" w:cs="Arial"/>
          <w:bCs/>
        </w:rPr>
        <w:t>ing</w:t>
      </w:r>
      <w:r w:rsidRPr="00F37A0C">
        <w:rPr>
          <w:rFonts w:ascii="Arial" w:hAnsi="Arial" w:cs="Arial"/>
          <w:bCs/>
        </w:rPr>
        <w:t xml:space="preserve"> how to get stronger</w:t>
      </w:r>
    </w:p>
    <w:p w14:paraId="12347025" w14:textId="62ADEDD6" w:rsidR="009A2333" w:rsidRPr="00F37A0C" w:rsidRDefault="009A2333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>Identify</w:t>
      </w:r>
      <w:r w:rsidR="00F37A0C" w:rsidRPr="00F37A0C">
        <w:rPr>
          <w:rFonts w:ascii="Arial" w:hAnsi="Arial" w:cs="Arial"/>
          <w:bCs/>
        </w:rPr>
        <w:t>ing our</w:t>
      </w:r>
      <w:r w:rsidRPr="00F37A0C">
        <w:rPr>
          <w:rFonts w:ascii="Arial" w:hAnsi="Arial" w:cs="Arial"/>
          <w:bCs/>
        </w:rPr>
        <w:t xml:space="preserve"> </w:t>
      </w:r>
      <w:r w:rsidR="0081664F" w:rsidRPr="00F37A0C">
        <w:rPr>
          <w:rFonts w:ascii="Arial" w:hAnsi="Arial" w:cs="Arial"/>
          <w:bCs/>
        </w:rPr>
        <w:t>bold</w:t>
      </w:r>
      <w:r w:rsidRPr="00F37A0C">
        <w:rPr>
          <w:rFonts w:ascii="Arial" w:hAnsi="Arial" w:cs="Arial"/>
          <w:bCs/>
        </w:rPr>
        <w:t xml:space="preserve"> </w:t>
      </w:r>
      <w:r w:rsidR="00F37A0C" w:rsidRPr="00F37A0C">
        <w:rPr>
          <w:rFonts w:ascii="Arial" w:hAnsi="Arial" w:cs="Arial"/>
          <w:bCs/>
        </w:rPr>
        <w:t>moves</w:t>
      </w:r>
    </w:p>
    <w:p w14:paraId="00BEED29" w14:textId="59AA4A03" w:rsidR="0081664F" w:rsidRPr="00F37A0C" w:rsidRDefault="0081664F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>Organis</w:t>
      </w:r>
      <w:r w:rsidR="00F37A0C" w:rsidRPr="00F37A0C">
        <w:rPr>
          <w:rFonts w:ascii="Arial" w:hAnsi="Arial" w:cs="Arial"/>
          <w:bCs/>
        </w:rPr>
        <w:t>ing</w:t>
      </w:r>
      <w:r w:rsidRPr="00F37A0C">
        <w:rPr>
          <w:rFonts w:ascii="Arial" w:hAnsi="Arial" w:cs="Arial"/>
          <w:bCs/>
        </w:rPr>
        <w:t xml:space="preserve"> the next months' work</w:t>
      </w:r>
    </w:p>
    <w:p w14:paraId="379CF215" w14:textId="3A05AC17" w:rsidR="0081664F" w:rsidRPr="00F37A0C" w:rsidRDefault="0081664F" w:rsidP="00203B87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>Identify</w:t>
      </w:r>
      <w:r w:rsidR="00F37A0C" w:rsidRPr="00F37A0C">
        <w:rPr>
          <w:rFonts w:ascii="Arial" w:hAnsi="Arial" w:cs="Arial"/>
          <w:bCs/>
        </w:rPr>
        <w:t xml:space="preserve">ing our personal </w:t>
      </w:r>
      <w:r w:rsidRPr="00F37A0C">
        <w:rPr>
          <w:rFonts w:ascii="Arial" w:hAnsi="Arial" w:cs="Arial"/>
          <w:bCs/>
        </w:rPr>
        <w:t>next steps</w:t>
      </w:r>
    </w:p>
    <w:p w14:paraId="1284E4FA" w14:textId="77777777" w:rsidR="00F37A0C" w:rsidRPr="00F37A0C" w:rsidRDefault="00F37A0C" w:rsidP="00F37A0C">
      <w:pPr>
        <w:pStyle w:val="ListParagraph"/>
        <w:numPr>
          <w:ilvl w:val="1"/>
          <w:numId w:val="19"/>
        </w:numPr>
        <w:rPr>
          <w:rFonts w:ascii="Arial" w:hAnsi="Arial" w:cs="Arial"/>
          <w:bCs/>
        </w:rPr>
      </w:pPr>
      <w:r w:rsidRPr="00F37A0C">
        <w:rPr>
          <w:rFonts w:ascii="Arial" w:hAnsi="Arial" w:cs="Arial"/>
          <w:bCs/>
        </w:rPr>
        <w:t>Enrolment</w:t>
      </w:r>
    </w:p>
    <w:p w14:paraId="4F2B6088" w14:textId="5A7AFC4D" w:rsidR="00DC29A2" w:rsidRDefault="00DC29A2" w:rsidP="00F37A0C">
      <w:pPr>
        <w:rPr>
          <w:rFonts w:ascii="Arial" w:hAnsi="Arial" w:cs="Arial"/>
          <w:b/>
        </w:rPr>
      </w:pPr>
    </w:p>
    <w:p w14:paraId="6D27FA08" w14:textId="77777777" w:rsidR="00F37A0C" w:rsidRDefault="00F37A0C" w:rsidP="00F37A0C">
      <w:pPr>
        <w:rPr>
          <w:rFonts w:ascii="Arial" w:hAnsi="Arial" w:cs="Arial"/>
          <w:b/>
        </w:rPr>
      </w:pPr>
    </w:p>
    <w:p w14:paraId="48031D74" w14:textId="48E8307A" w:rsidR="00F37A0C" w:rsidRPr="00F37A0C" w:rsidRDefault="00F37A0C" w:rsidP="00F37A0C">
      <w:pPr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To register to attend, please </w:t>
      </w:r>
      <w:r w:rsidRPr="00F37A0C">
        <w:rPr>
          <w:rFonts w:ascii="Arial" w:hAnsi="Arial" w:cs="Arial"/>
          <w:bCs/>
          <w:color w:val="FF0000"/>
        </w:rPr>
        <w:t>add instructions</w:t>
      </w:r>
    </w:p>
    <w:sectPr w:rsidR="00F37A0C" w:rsidRPr="00F37A0C" w:rsidSect="00563373">
      <w:headerReference w:type="default" r:id="rId8"/>
      <w:footerReference w:type="even" r:id="rId9"/>
      <w:footerReference w:type="default" r:id="rId10"/>
      <w:pgSz w:w="12240" w:h="15840"/>
      <w:pgMar w:top="2268" w:right="1440" w:bottom="119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7AF5" w14:textId="77777777" w:rsidR="00563373" w:rsidRDefault="00563373">
      <w:r>
        <w:separator/>
      </w:r>
    </w:p>
  </w:endnote>
  <w:endnote w:type="continuationSeparator" w:id="0">
    <w:p w14:paraId="40ED7E0A" w14:textId="77777777" w:rsidR="00563373" w:rsidRDefault="00563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99581" w14:textId="77777777" w:rsidR="009A2333" w:rsidRDefault="00556284" w:rsidP="00C619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A233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394762" w14:textId="77777777" w:rsidR="009A2333" w:rsidRDefault="009A2333" w:rsidP="00C16C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544491"/>
      <w:docPartObj>
        <w:docPartGallery w:val="Page Numbers (Bottom of Page)"/>
        <w:docPartUnique/>
      </w:docPartObj>
    </w:sdtPr>
    <w:sdtContent>
      <w:p w14:paraId="36701B6A" w14:textId="77777777" w:rsidR="009A2333" w:rsidRDefault="0000000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5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D8837C" w14:textId="77777777" w:rsidR="009A2333" w:rsidRDefault="009A2333" w:rsidP="00536372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6C30A" w14:textId="77777777" w:rsidR="00563373" w:rsidRDefault="00563373">
      <w:r>
        <w:separator/>
      </w:r>
    </w:p>
  </w:footnote>
  <w:footnote w:type="continuationSeparator" w:id="0">
    <w:p w14:paraId="130BF903" w14:textId="77777777" w:rsidR="00563373" w:rsidRDefault="00563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CE704" w14:textId="40C68195" w:rsidR="009A2333" w:rsidRDefault="009A2333">
    <w:pPr>
      <w:pStyle w:val="Header"/>
    </w:pPr>
    <w:r>
      <w:tab/>
    </w:r>
    <w:r>
      <w:tab/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0BE"/>
    <w:multiLevelType w:val="hybridMultilevel"/>
    <w:tmpl w:val="0310E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51739"/>
    <w:multiLevelType w:val="hybridMultilevel"/>
    <w:tmpl w:val="4BDC9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B7E83"/>
    <w:multiLevelType w:val="hybridMultilevel"/>
    <w:tmpl w:val="571AE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30F50"/>
    <w:multiLevelType w:val="hybridMultilevel"/>
    <w:tmpl w:val="9F483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D3D7F"/>
    <w:multiLevelType w:val="hybridMultilevel"/>
    <w:tmpl w:val="DD4A17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4E345D"/>
    <w:multiLevelType w:val="hybridMultilevel"/>
    <w:tmpl w:val="37CAA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F3B9F"/>
    <w:multiLevelType w:val="hybridMultilevel"/>
    <w:tmpl w:val="E7BC972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2F662406"/>
    <w:multiLevelType w:val="hybridMultilevel"/>
    <w:tmpl w:val="44ACC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3E041E"/>
    <w:multiLevelType w:val="hybridMultilevel"/>
    <w:tmpl w:val="26747CC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F6DD3"/>
    <w:multiLevelType w:val="hybridMultilevel"/>
    <w:tmpl w:val="31DE8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E096C"/>
    <w:multiLevelType w:val="hybridMultilevel"/>
    <w:tmpl w:val="6C3EE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72072"/>
    <w:multiLevelType w:val="hybridMultilevel"/>
    <w:tmpl w:val="F954C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A694A"/>
    <w:multiLevelType w:val="hybridMultilevel"/>
    <w:tmpl w:val="2E2CB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FB380E"/>
    <w:multiLevelType w:val="hybridMultilevel"/>
    <w:tmpl w:val="440CD3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34E4"/>
    <w:multiLevelType w:val="hybridMultilevel"/>
    <w:tmpl w:val="A356A2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DDD2704"/>
    <w:multiLevelType w:val="hybridMultilevel"/>
    <w:tmpl w:val="EF66D2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31F4E"/>
    <w:multiLevelType w:val="hybridMultilevel"/>
    <w:tmpl w:val="3A901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35088"/>
    <w:multiLevelType w:val="hybridMultilevel"/>
    <w:tmpl w:val="89F61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3A5EE0"/>
    <w:multiLevelType w:val="hybridMultilevel"/>
    <w:tmpl w:val="C9DCA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B0553"/>
    <w:multiLevelType w:val="hybridMultilevel"/>
    <w:tmpl w:val="149E5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070058">
    <w:abstractNumId w:val="19"/>
  </w:num>
  <w:num w:numId="2" w16cid:durableId="515654580">
    <w:abstractNumId w:val="0"/>
  </w:num>
  <w:num w:numId="3" w16cid:durableId="985087139">
    <w:abstractNumId w:val="18"/>
  </w:num>
  <w:num w:numId="4" w16cid:durableId="1553688658">
    <w:abstractNumId w:val="15"/>
  </w:num>
  <w:num w:numId="5" w16cid:durableId="1600601158">
    <w:abstractNumId w:val="3"/>
  </w:num>
  <w:num w:numId="6" w16cid:durableId="630600135">
    <w:abstractNumId w:val="14"/>
  </w:num>
  <w:num w:numId="7" w16cid:durableId="2074964983">
    <w:abstractNumId w:val="1"/>
  </w:num>
  <w:num w:numId="8" w16cid:durableId="1471166444">
    <w:abstractNumId w:val="16"/>
  </w:num>
  <w:num w:numId="9" w16cid:durableId="1299644698">
    <w:abstractNumId w:val="12"/>
  </w:num>
  <w:num w:numId="10" w16cid:durableId="300237516">
    <w:abstractNumId w:val="8"/>
  </w:num>
  <w:num w:numId="11" w16cid:durableId="204176025">
    <w:abstractNumId w:val="11"/>
  </w:num>
  <w:num w:numId="12" w16cid:durableId="1813401354">
    <w:abstractNumId w:val="2"/>
  </w:num>
  <w:num w:numId="13" w16cid:durableId="293369740">
    <w:abstractNumId w:val="13"/>
  </w:num>
  <w:num w:numId="14" w16cid:durableId="620723293">
    <w:abstractNumId w:val="5"/>
  </w:num>
  <w:num w:numId="15" w16cid:durableId="1198158081">
    <w:abstractNumId w:val="4"/>
  </w:num>
  <w:num w:numId="16" w16cid:durableId="1034158542">
    <w:abstractNumId w:val="9"/>
  </w:num>
  <w:num w:numId="17" w16cid:durableId="2005543987">
    <w:abstractNumId w:val="7"/>
  </w:num>
  <w:num w:numId="18" w16cid:durableId="154409549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5922726">
    <w:abstractNumId w:val="10"/>
  </w:num>
  <w:num w:numId="20" w16cid:durableId="192827118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3A8C"/>
    <w:rsid w:val="00001578"/>
    <w:rsid w:val="000218EA"/>
    <w:rsid w:val="00025CFE"/>
    <w:rsid w:val="00047FBC"/>
    <w:rsid w:val="000518A0"/>
    <w:rsid w:val="000829D0"/>
    <w:rsid w:val="00085B1E"/>
    <w:rsid w:val="000A2DB0"/>
    <w:rsid w:val="000A781B"/>
    <w:rsid w:val="000A7EA7"/>
    <w:rsid w:val="000B2E99"/>
    <w:rsid w:val="000B60A2"/>
    <w:rsid w:val="000C6A4F"/>
    <w:rsid w:val="000D3D15"/>
    <w:rsid w:val="000D68C9"/>
    <w:rsid w:val="000E2895"/>
    <w:rsid w:val="000E5971"/>
    <w:rsid w:val="000F6F30"/>
    <w:rsid w:val="00110E02"/>
    <w:rsid w:val="00115E72"/>
    <w:rsid w:val="001177AB"/>
    <w:rsid w:val="0011793F"/>
    <w:rsid w:val="00122BB3"/>
    <w:rsid w:val="00123BD0"/>
    <w:rsid w:val="00126632"/>
    <w:rsid w:val="00141FDB"/>
    <w:rsid w:val="0014503F"/>
    <w:rsid w:val="0015156F"/>
    <w:rsid w:val="00154591"/>
    <w:rsid w:val="0017280A"/>
    <w:rsid w:val="00177782"/>
    <w:rsid w:val="001814D0"/>
    <w:rsid w:val="001941F0"/>
    <w:rsid w:val="001A3DA3"/>
    <w:rsid w:val="001A5350"/>
    <w:rsid w:val="001A6E69"/>
    <w:rsid w:val="001B0D2D"/>
    <w:rsid w:val="001B21C7"/>
    <w:rsid w:val="001B631C"/>
    <w:rsid w:val="001B77E5"/>
    <w:rsid w:val="001C02F6"/>
    <w:rsid w:val="001C0B8D"/>
    <w:rsid w:val="001C1945"/>
    <w:rsid w:val="001E46AE"/>
    <w:rsid w:val="001E7DAE"/>
    <w:rsid w:val="00203B87"/>
    <w:rsid w:val="00205E84"/>
    <w:rsid w:val="00206A42"/>
    <w:rsid w:val="0021288E"/>
    <w:rsid w:val="00217672"/>
    <w:rsid w:val="0022217F"/>
    <w:rsid w:val="002228D2"/>
    <w:rsid w:val="00222B64"/>
    <w:rsid w:val="00226028"/>
    <w:rsid w:val="00232C0B"/>
    <w:rsid w:val="00251BE9"/>
    <w:rsid w:val="00260F44"/>
    <w:rsid w:val="00261F13"/>
    <w:rsid w:val="0028015C"/>
    <w:rsid w:val="002806FD"/>
    <w:rsid w:val="00282E0C"/>
    <w:rsid w:val="00284EE6"/>
    <w:rsid w:val="00296256"/>
    <w:rsid w:val="002972CD"/>
    <w:rsid w:val="002A3D02"/>
    <w:rsid w:val="002B257F"/>
    <w:rsid w:val="002B301B"/>
    <w:rsid w:val="002B57B2"/>
    <w:rsid w:val="002D256C"/>
    <w:rsid w:val="002D6368"/>
    <w:rsid w:val="002E6866"/>
    <w:rsid w:val="002F20BB"/>
    <w:rsid w:val="002F4D38"/>
    <w:rsid w:val="00301C5F"/>
    <w:rsid w:val="003040D3"/>
    <w:rsid w:val="003146B5"/>
    <w:rsid w:val="00324358"/>
    <w:rsid w:val="0032556F"/>
    <w:rsid w:val="00330624"/>
    <w:rsid w:val="00332B94"/>
    <w:rsid w:val="00334588"/>
    <w:rsid w:val="00334A66"/>
    <w:rsid w:val="00337D5B"/>
    <w:rsid w:val="003446C7"/>
    <w:rsid w:val="00345B76"/>
    <w:rsid w:val="00347348"/>
    <w:rsid w:val="00352BC6"/>
    <w:rsid w:val="00352D8A"/>
    <w:rsid w:val="00356C64"/>
    <w:rsid w:val="003576DE"/>
    <w:rsid w:val="0036101C"/>
    <w:rsid w:val="003721A7"/>
    <w:rsid w:val="00373365"/>
    <w:rsid w:val="00373A11"/>
    <w:rsid w:val="00376930"/>
    <w:rsid w:val="0038117D"/>
    <w:rsid w:val="00386199"/>
    <w:rsid w:val="00386BFF"/>
    <w:rsid w:val="00390426"/>
    <w:rsid w:val="00390FC8"/>
    <w:rsid w:val="00395366"/>
    <w:rsid w:val="00396017"/>
    <w:rsid w:val="003B5BA3"/>
    <w:rsid w:val="003C7717"/>
    <w:rsid w:val="003D436D"/>
    <w:rsid w:val="003D5491"/>
    <w:rsid w:val="003E2D3A"/>
    <w:rsid w:val="003E4B4A"/>
    <w:rsid w:val="004015D2"/>
    <w:rsid w:val="00404D91"/>
    <w:rsid w:val="004060C4"/>
    <w:rsid w:val="0041044A"/>
    <w:rsid w:val="00415118"/>
    <w:rsid w:val="0041594B"/>
    <w:rsid w:val="00416603"/>
    <w:rsid w:val="00423323"/>
    <w:rsid w:val="00436E8D"/>
    <w:rsid w:val="00442946"/>
    <w:rsid w:val="004435E3"/>
    <w:rsid w:val="004478AA"/>
    <w:rsid w:val="0045088D"/>
    <w:rsid w:val="00461040"/>
    <w:rsid w:val="00467316"/>
    <w:rsid w:val="00485E05"/>
    <w:rsid w:val="00486B17"/>
    <w:rsid w:val="004909BF"/>
    <w:rsid w:val="00493D1E"/>
    <w:rsid w:val="004947E1"/>
    <w:rsid w:val="004A585E"/>
    <w:rsid w:val="004B37D7"/>
    <w:rsid w:val="004B4E80"/>
    <w:rsid w:val="004B6868"/>
    <w:rsid w:val="004B712A"/>
    <w:rsid w:val="004B7A80"/>
    <w:rsid w:val="004D315A"/>
    <w:rsid w:val="004D43C0"/>
    <w:rsid w:val="004E0434"/>
    <w:rsid w:val="004F333C"/>
    <w:rsid w:val="005037A0"/>
    <w:rsid w:val="005049EF"/>
    <w:rsid w:val="0051029D"/>
    <w:rsid w:val="00512A06"/>
    <w:rsid w:val="00526672"/>
    <w:rsid w:val="00536372"/>
    <w:rsid w:val="00556284"/>
    <w:rsid w:val="0056013A"/>
    <w:rsid w:val="00563373"/>
    <w:rsid w:val="00573416"/>
    <w:rsid w:val="00577147"/>
    <w:rsid w:val="005814E1"/>
    <w:rsid w:val="00582916"/>
    <w:rsid w:val="00583D34"/>
    <w:rsid w:val="00586A19"/>
    <w:rsid w:val="00587138"/>
    <w:rsid w:val="005871CD"/>
    <w:rsid w:val="00590019"/>
    <w:rsid w:val="00595201"/>
    <w:rsid w:val="005A0D4E"/>
    <w:rsid w:val="005A1BEC"/>
    <w:rsid w:val="005A5C59"/>
    <w:rsid w:val="005C00E9"/>
    <w:rsid w:val="005C5EDA"/>
    <w:rsid w:val="005D72B8"/>
    <w:rsid w:val="005E3E53"/>
    <w:rsid w:val="005E684D"/>
    <w:rsid w:val="005F0E9B"/>
    <w:rsid w:val="005F74D9"/>
    <w:rsid w:val="00616D9A"/>
    <w:rsid w:val="00620AE2"/>
    <w:rsid w:val="00624D17"/>
    <w:rsid w:val="006378C0"/>
    <w:rsid w:val="00637E13"/>
    <w:rsid w:val="0064774C"/>
    <w:rsid w:val="0065577D"/>
    <w:rsid w:val="00655E61"/>
    <w:rsid w:val="00661327"/>
    <w:rsid w:val="00661E20"/>
    <w:rsid w:val="006800FC"/>
    <w:rsid w:val="00680A22"/>
    <w:rsid w:val="006942F7"/>
    <w:rsid w:val="006E10CD"/>
    <w:rsid w:val="006E52C6"/>
    <w:rsid w:val="006F29A0"/>
    <w:rsid w:val="007010EB"/>
    <w:rsid w:val="00705810"/>
    <w:rsid w:val="007107CA"/>
    <w:rsid w:val="00717237"/>
    <w:rsid w:val="00720975"/>
    <w:rsid w:val="00722161"/>
    <w:rsid w:val="0073001D"/>
    <w:rsid w:val="00730718"/>
    <w:rsid w:val="00731742"/>
    <w:rsid w:val="0073521B"/>
    <w:rsid w:val="0075034A"/>
    <w:rsid w:val="00755C5F"/>
    <w:rsid w:val="00763D71"/>
    <w:rsid w:val="00772E52"/>
    <w:rsid w:val="0077642C"/>
    <w:rsid w:val="0078112A"/>
    <w:rsid w:val="0078707F"/>
    <w:rsid w:val="00797B5E"/>
    <w:rsid w:val="007A3435"/>
    <w:rsid w:val="007B4DE8"/>
    <w:rsid w:val="007D64CB"/>
    <w:rsid w:val="007E109E"/>
    <w:rsid w:val="007F0227"/>
    <w:rsid w:val="007F5CF1"/>
    <w:rsid w:val="0080195F"/>
    <w:rsid w:val="00803817"/>
    <w:rsid w:val="00813EDC"/>
    <w:rsid w:val="0081664F"/>
    <w:rsid w:val="00824DE6"/>
    <w:rsid w:val="008315CD"/>
    <w:rsid w:val="00831D4E"/>
    <w:rsid w:val="0084303D"/>
    <w:rsid w:val="00844C77"/>
    <w:rsid w:val="00847A65"/>
    <w:rsid w:val="00850D5D"/>
    <w:rsid w:val="008574B3"/>
    <w:rsid w:val="00875F82"/>
    <w:rsid w:val="00896F0E"/>
    <w:rsid w:val="008974BF"/>
    <w:rsid w:val="008A01EF"/>
    <w:rsid w:val="008A1BA1"/>
    <w:rsid w:val="008A47BD"/>
    <w:rsid w:val="008B1E5D"/>
    <w:rsid w:val="008B6617"/>
    <w:rsid w:val="008D07C2"/>
    <w:rsid w:val="008D2A95"/>
    <w:rsid w:val="008D4ADB"/>
    <w:rsid w:val="008E7507"/>
    <w:rsid w:val="008F5C8E"/>
    <w:rsid w:val="00900F20"/>
    <w:rsid w:val="0090395F"/>
    <w:rsid w:val="009127C5"/>
    <w:rsid w:val="00912EA3"/>
    <w:rsid w:val="009265D0"/>
    <w:rsid w:val="00926886"/>
    <w:rsid w:val="00926B86"/>
    <w:rsid w:val="00931FDD"/>
    <w:rsid w:val="00936A83"/>
    <w:rsid w:val="00941560"/>
    <w:rsid w:val="00945E3F"/>
    <w:rsid w:val="00951049"/>
    <w:rsid w:val="00953602"/>
    <w:rsid w:val="00956348"/>
    <w:rsid w:val="00964785"/>
    <w:rsid w:val="00964DD6"/>
    <w:rsid w:val="00967E9F"/>
    <w:rsid w:val="00970363"/>
    <w:rsid w:val="009965B3"/>
    <w:rsid w:val="009A2333"/>
    <w:rsid w:val="009A4EC2"/>
    <w:rsid w:val="009B4114"/>
    <w:rsid w:val="009C39AB"/>
    <w:rsid w:val="009C6A6A"/>
    <w:rsid w:val="009E1DED"/>
    <w:rsid w:val="009E3FA3"/>
    <w:rsid w:val="009F521F"/>
    <w:rsid w:val="009F6D6F"/>
    <w:rsid w:val="00A03956"/>
    <w:rsid w:val="00A11F9E"/>
    <w:rsid w:val="00A13EBF"/>
    <w:rsid w:val="00A22CD7"/>
    <w:rsid w:val="00A3536F"/>
    <w:rsid w:val="00A57C98"/>
    <w:rsid w:val="00A609C3"/>
    <w:rsid w:val="00A646AB"/>
    <w:rsid w:val="00A73C4E"/>
    <w:rsid w:val="00A757A5"/>
    <w:rsid w:val="00A75844"/>
    <w:rsid w:val="00A85B78"/>
    <w:rsid w:val="00A87405"/>
    <w:rsid w:val="00A902B7"/>
    <w:rsid w:val="00AA3F6B"/>
    <w:rsid w:val="00AA7B0B"/>
    <w:rsid w:val="00AB6C6F"/>
    <w:rsid w:val="00AC6520"/>
    <w:rsid w:val="00AD0260"/>
    <w:rsid w:val="00AD3A6A"/>
    <w:rsid w:val="00AE4BFE"/>
    <w:rsid w:val="00AE5198"/>
    <w:rsid w:val="00AF7CC5"/>
    <w:rsid w:val="00B02D15"/>
    <w:rsid w:val="00B23F7C"/>
    <w:rsid w:val="00B24880"/>
    <w:rsid w:val="00B364AB"/>
    <w:rsid w:val="00B37BDD"/>
    <w:rsid w:val="00B54253"/>
    <w:rsid w:val="00B623BF"/>
    <w:rsid w:val="00B640A4"/>
    <w:rsid w:val="00B6728E"/>
    <w:rsid w:val="00B73E4F"/>
    <w:rsid w:val="00B75B47"/>
    <w:rsid w:val="00B91EDB"/>
    <w:rsid w:val="00B93352"/>
    <w:rsid w:val="00B94FC1"/>
    <w:rsid w:val="00B94FD0"/>
    <w:rsid w:val="00B95227"/>
    <w:rsid w:val="00B955D3"/>
    <w:rsid w:val="00BD026E"/>
    <w:rsid w:val="00BD576F"/>
    <w:rsid w:val="00BD5AAE"/>
    <w:rsid w:val="00BE40DD"/>
    <w:rsid w:val="00BF0A1C"/>
    <w:rsid w:val="00C04B92"/>
    <w:rsid w:val="00C11B79"/>
    <w:rsid w:val="00C16CD3"/>
    <w:rsid w:val="00C31C35"/>
    <w:rsid w:val="00C37824"/>
    <w:rsid w:val="00C42077"/>
    <w:rsid w:val="00C46333"/>
    <w:rsid w:val="00C47082"/>
    <w:rsid w:val="00C53E3E"/>
    <w:rsid w:val="00C549B9"/>
    <w:rsid w:val="00C6192F"/>
    <w:rsid w:val="00C61FD2"/>
    <w:rsid w:val="00C62FFF"/>
    <w:rsid w:val="00C6381D"/>
    <w:rsid w:val="00C653B7"/>
    <w:rsid w:val="00C72939"/>
    <w:rsid w:val="00C82CD2"/>
    <w:rsid w:val="00C838C4"/>
    <w:rsid w:val="00C84A42"/>
    <w:rsid w:val="00C911CD"/>
    <w:rsid w:val="00C956AA"/>
    <w:rsid w:val="00CA6EDC"/>
    <w:rsid w:val="00CB0CD1"/>
    <w:rsid w:val="00CB40E9"/>
    <w:rsid w:val="00CB6199"/>
    <w:rsid w:val="00CB6671"/>
    <w:rsid w:val="00CB7BEF"/>
    <w:rsid w:val="00CC197F"/>
    <w:rsid w:val="00CC3F06"/>
    <w:rsid w:val="00CD1527"/>
    <w:rsid w:val="00CD2A87"/>
    <w:rsid w:val="00CD71F0"/>
    <w:rsid w:val="00CE3CD5"/>
    <w:rsid w:val="00CE7F1E"/>
    <w:rsid w:val="00CF4252"/>
    <w:rsid w:val="00CF49D1"/>
    <w:rsid w:val="00D006C1"/>
    <w:rsid w:val="00D11AF5"/>
    <w:rsid w:val="00D41007"/>
    <w:rsid w:val="00D51C68"/>
    <w:rsid w:val="00D5258B"/>
    <w:rsid w:val="00D55DFA"/>
    <w:rsid w:val="00D57986"/>
    <w:rsid w:val="00D60305"/>
    <w:rsid w:val="00D65BAA"/>
    <w:rsid w:val="00D720AC"/>
    <w:rsid w:val="00D809AB"/>
    <w:rsid w:val="00D92A9C"/>
    <w:rsid w:val="00D96766"/>
    <w:rsid w:val="00DA3A8C"/>
    <w:rsid w:val="00DB1CDD"/>
    <w:rsid w:val="00DC2176"/>
    <w:rsid w:val="00DC29A2"/>
    <w:rsid w:val="00DD24B7"/>
    <w:rsid w:val="00DD2657"/>
    <w:rsid w:val="00DD3E47"/>
    <w:rsid w:val="00DD4FD5"/>
    <w:rsid w:val="00DD50E2"/>
    <w:rsid w:val="00DD731B"/>
    <w:rsid w:val="00DE570A"/>
    <w:rsid w:val="00DE6BBF"/>
    <w:rsid w:val="00DE7F70"/>
    <w:rsid w:val="00DF09E1"/>
    <w:rsid w:val="00DF7659"/>
    <w:rsid w:val="00E0590A"/>
    <w:rsid w:val="00E073B0"/>
    <w:rsid w:val="00E12006"/>
    <w:rsid w:val="00E120EF"/>
    <w:rsid w:val="00E13738"/>
    <w:rsid w:val="00E165D7"/>
    <w:rsid w:val="00E173ED"/>
    <w:rsid w:val="00E17629"/>
    <w:rsid w:val="00E26C98"/>
    <w:rsid w:val="00E350D5"/>
    <w:rsid w:val="00E37544"/>
    <w:rsid w:val="00E478E2"/>
    <w:rsid w:val="00E61470"/>
    <w:rsid w:val="00E6568D"/>
    <w:rsid w:val="00E65981"/>
    <w:rsid w:val="00E731D0"/>
    <w:rsid w:val="00E73218"/>
    <w:rsid w:val="00E75305"/>
    <w:rsid w:val="00E8656A"/>
    <w:rsid w:val="00E875F2"/>
    <w:rsid w:val="00E9564A"/>
    <w:rsid w:val="00E96452"/>
    <w:rsid w:val="00E96DBD"/>
    <w:rsid w:val="00EB0E64"/>
    <w:rsid w:val="00EB61FA"/>
    <w:rsid w:val="00EB7437"/>
    <w:rsid w:val="00EC220C"/>
    <w:rsid w:val="00ED1122"/>
    <w:rsid w:val="00ED453A"/>
    <w:rsid w:val="00ED5ED8"/>
    <w:rsid w:val="00EE66C6"/>
    <w:rsid w:val="00F064EF"/>
    <w:rsid w:val="00F071A9"/>
    <w:rsid w:val="00F104FC"/>
    <w:rsid w:val="00F14643"/>
    <w:rsid w:val="00F16663"/>
    <w:rsid w:val="00F200CD"/>
    <w:rsid w:val="00F31D4A"/>
    <w:rsid w:val="00F3246C"/>
    <w:rsid w:val="00F37A0C"/>
    <w:rsid w:val="00F43837"/>
    <w:rsid w:val="00F4479A"/>
    <w:rsid w:val="00F45495"/>
    <w:rsid w:val="00F53014"/>
    <w:rsid w:val="00F54A81"/>
    <w:rsid w:val="00F60AF4"/>
    <w:rsid w:val="00F65CF5"/>
    <w:rsid w:val="00F67E8B"/>
    <w:rsid w:val="00F72851"/>
    <w:rsid w:val="00F97376"/>
    <w:rsid w:val="00FA3A06"/>
    <w:rsid w:val="00FB18E3"/>
    <w:rsid w:val="00FB24B2"/>
    <w:rsid w:val="00FB600F"/>
    <w:rsid w:val="00FE0A63"/>
    <w:rsid w:val="00FE2F4A"/>
    <w:rsid w:val="00FF457E"/>
    <w:rsid w:val="00FF4B89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EB23B9"/>
  <w15:docId w15:val="{35BA30AE-7519-3A49-B018-958C1ABC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782"/>
    <w:rPr>
      <w:rFonts w:ascii="Calibri" w:eastAsia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177AB"/>
    <w:rPr>
      <w:color w:val="0000FF"/>
      <w:u w:val="single"/>
    </w:rPr>
  </w:style>
  <w:style w:type="table" w:styleId="TableGrid">
    <w:name w:val="Table Grid"/>
    <w:basedOn w:val="TableNormal"/>
    <w:rsid w:val="00117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16C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16CD3"/>
  </w:style>
  <w:style w:type="paragraph" w:customStyle="1" w:styleId="ecmsonormal">
    <w:name w:val="ec_msonormal"/>
    <w:basedOn w:val="Normal"/>
    <w:rsid w:val="00586A19"/>
    <w:pPr>
      <w:shd w:val="clear" w:color="auto" w:fill="FFFFFF"/>
      <w:spacing w:before="15" w:after="324"/>
    </w:pPr>
    <w:rPr>
      <w:rFonts w:ascii="Tahoma" w:hAnsi="Tahoma" w:cs="Tahoma"/>
      <w:sz w:val="20"/>
      <w:szCs w:val="20"/>
    </w:rPr>
  </w:style>
  <w:style w:type="character" w:customStyle="1" w:styleId="ecspelle">
    <w:name w:val="ec_spelle"/>
    <w:basedOn w:val="DefaultParagraphFont"/>
    <w:rsid w:val="00586A19"/>
    <w:rPr>
      <w:rFonts w:ascii="Tahoma" w:hAnsi="Tahoma" w:cs="Tahoma" w:hint="default"/>
      <w:sz w:val="20"/>
      <w:szCs w:val="20"/>
      <w:shd w:val="clear" w:color="auto" w:fill="FFFFFF"/>
    </w:rPr>
  </w:style>
  <w:style w:type="paragraph" w:styleId="BodyText">
    <w:name w:val="Body Text"/>
    <w:basedOn w:val="Normal"/>
    <w:rsid w:val="00337D5B"/>
    <w:pPr>
      <w:widowControl w:val="0"/>
      <w:spacing w:after="220" w:line="220" w:lineRule="atLeast"/>
      <w:ind w:right="-360"/>
    </w:pPr>
    <w:rPr>
      <w:sz w:val="20"/>
      <w:szCs w:val="20"/>
      <w:lang w:eastAsia="en-GB"/>
    </w:rPr>
  </w:style>
  <w:style w:type="paragraph" w:customStyle="1" w:styleId="Objective">
    <w:name w:val="Objective"/>
    <w:basedOn w:val="Normal"/>
    <w:next w:val="BodyText"/>
    <w:rsid w:val="00337D5B"/>
    <w:pPr>
      <w:widowControl w:val="0"/>
      <w:spacing w:before="220" w:after="220" w:line="220" w:lineRule="atLeast"/>
    </w:pPr>
    <w:rPr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16D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6D9A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00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019"/>
    <w:rPr>
      <w:rFonts w:ascii="Tahoma" w:eastAsia="Calibri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590019"/>
    <w:pPr>
      <w:spacing w:after="75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F14643"/>
    <w:rPr>
      <w:b/>
      <w:bCs/>
    </w:rPr>
  </w:style>
  <w:style w:type="paragraph" w:styleId="ListParagraph">
    <w:name w:val="List Paragraph"/>
    <w:basedOn w:val="Normal"/>
    <w:uiPriority w:val="34"/>
    <w:qFormat/>
    <w:rsid w:val="00222B64"/>
    <w:pPr>
      <w:ind w:left="720"/>
      <w:contextualSpacing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D5ED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5ED8"/>
    <w:rPr>
      <w:rFonts w:ascii="Calibri" w:eastAsia="Calibri" w:hAnsi="Calibr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D5ED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85B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B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B1E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B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B1E"/>
    <w:rPr>
      <w:rFonts w:ascii="Calibri" w:eastAsia="Calibri" w:hAnsi="Calibri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36372"/>
    <w:rPr>
      <w:rFonts w:ascii="Calibri" w:eastAsia="Calibri" w:hAnsi="Calibri"/>
      <w:sz w:val="22"/>
      <w:szCs w:val="22"/>
      <w:lang w:eastAsia="en-US"/>
    </w:rPr>
  </w:style>
  <w:style w:type="paragraph" w:customStyle="1" w:styleId="jsnatext">
    <w:name w:val="jsna text"/>
    <w:basedOn w:val="Normal"/>
    <w:link w:val="jsnatextChar"/>
    <w:rsid w:val="00301C5F"/>
    <w:rPr>
      <w:rFonts w:ascii="Arial" w:eastAsia="Times New Roman" w:hAnsi="Arial" w:cs="Arial"/>
      <w:sz w:val="24"/>
      <w:szCs w:val="24"/>
      <w:lang w:eastAsia="en-GB"/>
    </w:rPr>
  </w:style>
  <w:style w:type="character" w:customStyle="1" w:styleId="jsnatextChar">
    <w:name w:val="jsna text Char"/>
    <w:basedOn w:val="DefaultParagraphFont"/>
    <w:link w:val="jsnatext"/>
    <w:rsid w:val="00301C5F"/>
    <w:rPr>
      <w:rFonts w:ascii="Arial" w:hAnsi="Arial" w:cs="Arial"/>
      <w:sz w:val="24"/>
      <w:szCs w:val="24"/>
    </w:rPr>
  </w:style>
  <w:style w:type="paragraph" w:styleId="Caption">
    <w:name w:val="caption"/>
    <w:basedOn w:val="Normal"/>
    <w:next w:val="Normal"/>
    <w:qFormat/>
    <w:rsid w:val="00301C5F"/>
    <w:rPr>
      <w:rFonts w:ascii="Arial" w:eastAsia="Times New Roman" w:hAnsi="Arial" w:cs="Arial"/>
      <w:b/>
      <w:bCs/>
      <w:i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59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594B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1594B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unhideWhenUsed/>
    <w:rsid w:val="00251BE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51BE9"/>
    <w:rPr>
      <w:rFonts w:ascii="Calibri" w:eastAsia="Calibri" w:hAnsi="Calibri"/>
      <w:sz w:val="22"/>
      <w:szCs w:val="22"/>
      <w:lang w:eastAsia="en-US"/>
    </w:rPr>
  </w:style>
  <w:style w:type="paragraph" w:customStyle="1" w:styleId="EBDbodycopy">
    <w:name w:val="EBD bodycopy"/>
    <w:basedOn w:val="Normal"/>
    <w:rsid w:val="00936A83"/>
    <w:pPr>
      <w:widowControl w:val="0"/>
      <w:autoSpaceDE w:val="0"/>
      <w:autoSpaceDN w:val="0"/>
      <w:adjustRightInd w:val="0"/>
      <w:spacing w:after="240" w:line="360" w:lineRule="atLeast"/>
    </w:pPr>
    <w:rPr>
      <w:rFonts w:ascii="Arial" w:eastAsia="Times New Roman" w:hAnsi="Arial"/>
      <w:sz w:val="24"/>
      <w:szCs w:val="20"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CD71F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71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488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57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4988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3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4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29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171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7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16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084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127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560466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074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0449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074506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na\AppData\Local\Microsoft\Windows\Temporary%20Internet%20Files\Content.Outlook\0159UO33\Template%20pa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C821-464E-4CDE-B3FC-19028F79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C:\Users\Georgina\AppData\Local\Microsoft\Windows\Temporary Internet Files\Content.Outlook\0159UO33\Template paper.dot</Template>
  <TotalTime>21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Georgina Craig Associates</vt:lpstr>
    </vt:vector>
  </TitlesOfParts>
  <Company>HP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Georgina Craig Associates</dc:title>
  <dc:creator>Georgina</dc:creator>
  <cp:lastModifiedBy>Georgina Craig</cp:lastModifiedBy>
  <cp:revision>6</cp:revision>
  <cp:lastPrinted>2011-08-31T10:21:00Z</cp:lastPrinted>
  <dcterms:created xsi:type="dcterms:W3CDTF">2012-10-17T04:13:00Z</dcterms:created>
  <dcterms:modified xsi:type="dcterms:W3CDTF">2024-01-15T11:58:00Z</dcterms:modified>
</cp:coreProperties>
</file>